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70C" w:rsidRDefault="004A470C" w:rsidP="004A470C">
      <w:pPr>
        <w:pStyle w:val="NoSpacing"/>
      </w:pPr>
      <w:r>
        <w:rPr>
          <w:u w:val="single"/>
        </w:rPr>
        <w:t>John BERNARD</w:t>
      </w:r>
      <w:r>
        <w:t xml:space="preserve">       (fl.1400)</w:t>
      </w:r>
    </w:p>
    <w:p w:rsidR="004A470C" w:rsidRDefault="004A470C" w:rsidP="004A470C">
      <w:pPr>
        <w:pStyle w:val="NoSpacing"/>
      </w:pPr>
    </w:p>
    <w:p w:rsidR="004A470C" w:rsidRDefault="004A470C" w:rsidP="004A470C">
      <w:pPr>
        <w:pStyle w:val="NoSpacing"/>
      </w:pPr>
    </w:p>
    <w:p w:rsidR="004A470C" w:rsidRDefault="004A470C" w:rsidP="004A470C">
      <w:pPr>
        <w:pStyle w:val="NoSpacing"/>
      </w:pPr>
      <w:r>
        <w:t>28 Nov.1400</w:t>
      </w:r>
      <w:r>
        <w:tab/>
        <w:t>He was appointed Controller of the Petty Customs in the port of Ip</w:t>
      </w:r>
      <w:r w:rsidR="000C4A72">
        <w:t>s</w:t>
      </w:r>
      <w:bookmarkStart w:id="0" w:name="_GoBack"/>
      <w:bookmarkEnd w:id="0"/>
      <w:r>
        <w:t>wich</w:t>
      </w:r>
    </w:p>
    <w:p w:rsidR="004A470C" w:rsidRDefault="004A470C" w:rsidP="004A470C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ports and places from there to Tilbury.   (C.P.R. 1399-1401 p.383)</w:t>
      </w:r>
    </w:p>
    <w:p w:rsidR="004A470C" w:rsidRDefault="004A470C" w:rsidP="004A470C">
      <w:pPr>
        <w:pStyle w:val="NoSpacing"/>
      </w:pPr>
    </w:p>
    <w:p w:rsidR="004A470C" w:rsidRDefault="004A470C" w:rsidP="004A470C">
      <w:pPr>
        <w:pStyle w:val="NoSpacing"/>
      </w:pPr>
    </w:p>
    <w:p w:rsidR="004A470C" w:rsidRDefault="004A470C" w:rsidP="004A470C">
      <w:pPr>
        <w:pStyle w:val="NoSpacing"/>
      </w:pPr>
      <w:r>
        <w:t>7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0C" w:rsidRDefault="004A470C" w:rsidP="00920DE3">
      <w:pPr>
        <w:spacing w:after="0" w:line="240" w:lineRule="auto"/>
      </w:pPr>
      <w:r>
        <w:separator/>
      </w:r>
    </w:p>
  </w:endnote>
  <w:endnote w:type="continuationSeparator" w:id="0">
    <w:p w:rsidR="004A470C" w:rsidRDefault="004A47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0C" w:rsidRDefault="004A470C" w:rsidP="00920DE3">
      <w:pPr>
        <w:spacing w:after="0" w:line="240" w:lineRule="auto"/>
      </w:pPr>
      <w:r>
        <w:separator/>
      </w:r>
    </w:p>
  </w:footnote>
  <w:footnote w:type="continuationSeparator" w:id="0">
    <w:p w:rsidR="004A470C" w:rsidRDefault="004A47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0C"/>
    <w:rsid w:val="000C4A72"/>
    <w:rsid w:val="00120749"/>
    <w:rsid w:val="004A47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2015-04-07T18:55:00Z</dcterms:created>
  <dcterms:modified xsi:type="dcterms:W3CDTF">2015-06-05T20:38:00Z</dcterms:modified>
</cp:coreProperties>
</file>